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D20DD5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DIDA-daf-Cm</w:t>
                                </w:r>
                                <w:r w:rsidR="00DE13CE">
                                  <w:rPr>
                                    <w:rStyle w:val="Style2"/>
                                  </w:rPr>
                                  <w:t>-2020</w:t>
                                </w:r>
                                <w:r w:rsidR="002E2369" w:rsidRPr="002E2369"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BE500D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2E2369" w:rsidRPr="002E2369">
                                  <w:rPr>
                                    <w:rStyle w:val="Style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D20DD5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</w:t>
                          </w:r>
                          <w:r w:rsidR="00DE13CE">
                            <w:rPr>
                              <w:rStyle w:val="Style2"/>
                            </w:rPr>
                            <w:t>-2020</w:t>
                          </w:r>
                          <w:r w:rsidR="002E2369" w:rsidRPr="002E2369">
                            <w:rPr>
                              <w:rStyle w:val="Style2"/>
                            </w:rPr>
                            <w:t>-00</w:t>
                          </w:r>
                          <w:r w:rsidR="00BE500D">
                            <w:rPr>
                              <w:rStyle w:val="Style2"/>
                            </w:rPr>
                            <w:t>1</w:t>
                          </w:r>
                          <w:r w:rsidR="002E2369" w:rsidRPr="002E2369">
                            <w:rPr>
                              <w:rStyle w:val="Style2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BE500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BE500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BE500D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BE500D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  <w:bookmarkStart w:id="0" w:name="_GoBack"/>
      <w:bookmarkEnd w:id="0"/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Pr="0023545D" w:rsidRDefault="0023545D" w:rsidP="008651D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E500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E500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E500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BE500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2369"/>
    <w:rsid w:val="002E6B9A"/>
    <w:rsid w:val="002F62B9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1AE7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651D9"/>
    <w:rsid w:val="008A0C67"/>
    <w:rsid w:val="008B3AE5"/>
    <w:rsid w:val="008B40BD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BE500D"/>
    <w:rsid w:val="00C013EE"/>
    <w:rsid w:val="00C078CB"/>
    <w:rsid w:val="00C130C2"/>
    <w:rsid w:val="00C22DBE"/>
    <w:rsid w:val="00C61065"/>
    <w:rsid w:val="00C66D08"/>
    <w:rsid w:val="00C705D7"/>
    <w:rsid w:val="00C76229"/>
    <w:rsid w:val="00C81B07"/>
    <w:rsid w:val="00C93F35"/>
    <w:rsid w:val="00CA0E82"/>
    <w:rsid w:val="00CA4661"/>
    <w:rsid w:val="00CE67A3"/>
    <w:rsid w:val="00D20DD5"/>
    <w:rsid w:val="00D24FA7"/>
    <w:rsid w:val="00D26CC1"/>
    <w:rsid w:val="00D64696"/>
    <w:rsid w:val="00D90D49"/>
    <w:rsid w:val="00D9660A"/>
    <w:rsid w:val="00DC5D96"/>
    <w:rsid w:val="00DD4F3E"/>
    <w:rsid w:val="00DE13CE"/>
    <w:rsid w:val="00E05CE0"/>
    <w:rsid w:val="00E066C7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41"/>
    <o:shapelayout v:ext="edit">
      <o:idmap v:ext="edit" data="1"/>
    </o:shapelayout>
  </w:shapeDefaults>
  <w:decimalSymbol w:val=".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00485-E45F-4D39-907C-AB79E5E5A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18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31</cp:revision>
  <cp:lastPrinted>2018-12-12T21:02:00Z</cp:lastPrinted>
  <dcterms:created xsi:type="dcterms:W3CDTF">2016-03-21T20:27:00Z</dcterms:created>
  <dcterms:modified xsi:type="dcterms:W3CDTF">2020-06-15T15:56:00Z</dcterms:modified>
</cp:coreProperties>
</file>